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6244" w14:textId="50BFA032" w:rsidR="00025386" w:rsidRPr="00D762C6" w:rsidRDefault="00657A47" w:rsidP="00213980">
      <w:pPr>
        <w:pStyle w:val="Nagwek4"/>
        <w:spacing w:after="240" w:line="276" w:lineRule="auto"/>
        <w:rPr>
          <w:b/>
          <w:i w:val="0"/>
          <w:sz w:val="22"/>
          <w:szCs w:val="22"/>
        </w:rPr>
      </w:pPr>
      <w:bookmarkStart w:id="0" w:name="_Hlk60301409"/>
      <w:r w:rsidRPr="00D762C6">
        <w:rPr>
          <w:b/>
          <w:i w:val="0"/>
          <w:sz w:val="22"/>
          <w:szCs w:val="22"/>
        </w:rPr>
        <w:t xml:space="preserve">Załącznik nr </w:t>
      </w:r>
      <w:r w:rsidR="00611531" w:rsidRPr="00D762C6">
        <w:rPr>
          <w:b/>
          <w:i w:val="0"/>
          <w:sz w:val="22"/>
          <w:szCs w:val="22"/>
        </w:rPr>
        <w:t>6</w:t>
      </w:r>
      <w:r w:rsidR="007666D6" w:rsidRPr="00D762C6">
        <w:rPr>
          <w:b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14:paraId="3A4C11D2" w14:textId="77777777" w:rsidTr="00AF7375">
        <w:tc>
          <w:tcPr>
            <w:tcW w:w="9104" w:type="dxa"/>
          </w:tcPr>
          <w:p w14:paraId="720EBBEB" w14:textId="77777777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25FDF94" w14:textId="77777777" w:rsidR="000A4612" w:rsidRPr="000A4612" w:rsidRDefault="000A4612" w:rsidP="000A4612">
      <w:pPr>
        <w:widowControl w:val="0"/>
        <w:suppressAutoHyphens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</w:p>
    <w:p w14:paraId="289B8952" w14:textId="1E9F5A82" w:rsidR="00A56A6F" w:rsidRPr="00D762C6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D762C6">
        <w:rPr>
          <w:rFonts w:ascii="Times New Roman" w:eastAsia="Times New Roman" w:hAnsi="Times New Roman"/>
          <w:b/>
          <w:bCs/>
          <w:lang w:eastAsia="pl-PL"/>
        </w:rPr>
        <w:t>ZOBOWIĄZANIE</w:t>
      </w:r>
      <w:r w:rsidR="00D9320D" w:rsidRPr="00D762C6">
        <w:rPr>
          <w:rFonts w:ascii="Times New Roman" w:eastAsia="Times New Roman" w:hAnsi="Times New Roman"/>
          <w:b/>
          <w:bCs/>
          <w:lang w:eastAsia="pl-PL"/>
        </w:rPr>
        <w:t xml:space="preserve"> PODMIOTU UDOSTĘPNIAJĄCEGO ZASOBY</w:t>
      </w:r>
    </w:p>
    <w:p w14:paraId="71EFE015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1A7488E8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3B4E8C1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4E51D7A1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4CA1913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4830C2B9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AAFE5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67ECF061" w14:textId="3E57C250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7CE94BB" w14:textId="4EDC64D1" w:rsidR="00E27ABB" w:rsidRPr="0016158F" w:rsidRDefault="000923C3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E13B2A" w:rsidRPr="00E13B2A">
        <w:rPr>
          <w:rFonts w:ascii="Times New Roman" w:hAnsi="Times New Roman"/>
        </w:rPr>
        <w:t xml:space="preserve">(Dz.U. </w:t>
      </w:r>
      <w:r>
        <w:rPr>
          <w:rFonts w:ascii="Times New Roman" w:hAnsi="Times New Roman"/>
        </w:rPr>
        <w:t>z 20</w:t>
      </w:r>
      <w:r w:rsidR="000A150B">
        <w:rPr>
          <w:rFonts w:ascii="Times New Roman" w:hAnsi="Times New Roman"/>
        </w:rPr>
        <w:t>2</w:t>
      </w:r>
      <w:r w:rsidR="00F31FC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r. </w:t>
      </w:r>
      <w:r w:rsidR="00E13B2A" w:rsidRPr="00E13B2A">
        <w:rPr>
          <w:rFonts w:ascii="Times New Roman" w:hAnsi="Times New Roman"/>
        </w:rPr>
        <w:t xml:space="preserve">poz. </w:t>
      </w:r>
      <w:r w:rsidR="000A150B">
        <w:rPr>
          <w:rFonts w:ascii="Times New Roman" w:hAnsi="Times New Roman"/>
        </w:rPr>
        <w:t>1</w:t>
      </w:r>
      <w:r w:rsidR="00F31FC3">
        <w:rPr>
          <w:rFonts w:ascii="Times New Roman" w:hAnsi="Times New Roman"/>
        </w:rPr>
        <w:t>32</w:t>
      </w:r>
      <w:r w:rsidR="00164C2A">
        <w:rPr>
          <w:rFonts w:ascii="Times New Roman" w:hAnsi="Times New Roman"/>
        </w:rPr>
        <w:t>0</w:t>
      </w:r>
      <w:r w:rsidR="00E13B2A" w:rsidRPr="00E13B2A">
        <w:rPr>
          <w:rFonts w:ascii="Times New Roman" w:hAnsi="Times New Roman"/>
        </w:rPr>
        <w:t xml:space="preserve"> </w:t>
      </w:r>
      <w:r w:rsidR="00352D11">
        <w:rPr>
          <w:rFonts w:ascii="Times New Roman" w:hAnsi="Times New Roman"/>
        </w:rPr>
        <w:t>ze zm.</w:t>
      </w:r>
      <w:r w:rsidR="00E13B2A" w:rsidRPr="00E13B2A">
        <w:rPr>
          <w:rFonts w:ascii="Times New Roman" w:hAnsi="Times New Roman"/>
        </w:rPr>
        <w:t>)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1B2C7518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1394E52D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2289F73" w14:textId="77777777" w:rsidR="00DC652A" w:rsidRPr="00D762C6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D762C6">
        <w:rPr>
          <w:rFonts w:ascii="Times New Roman" w:eastAsia="Times New Roman" w:hAnsi="Times New Roman"/>
          <w:lang w:eastAsia="pl-PL"/>
        </w:rPr>
        <w:t>do dyspozycji Wykonawcy:</w:t>
      </w:r>
    </w:p>
    <w:p w14:paraId="7B79F024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0FFE8E77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3AC2899" w14:textId="77777777"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15359F39" w14:textId="3C4A4346" w:rsidR="004B4C1F" w:rsidRPr="00D762C6" w:rsidRDefault="00D762C6" w:rsidP="005E53F5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D762C6">
        <w:rPr>
          <w:rFonts w:ascii="Times New Roman" w:eastAsia="Times New Roman" w:hAnsi="Times New Roman"/>
          <w:b/>
          <w:bCs/>
          <w:lang w:eastAsia="pl-PL"/>
        </w:rPr>
        <w:t>Budowa drogi wewnętrznej w m. Bogdaj dz. nr 1096 i 1099</w:t>
      </w:r>
    </w:p>
    <w:p w14:paraId="48AFB060" w14:textId="77777777" w:rsidR="00352D11" w:rsidRDefault="00352D11" w:rsidP="005E53F5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8FDE38E" w14:textId="191D543E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4F0F97FA" w14:textId="6F3F4AE0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 w następującym zakresie:</w:t>
      </w:r>
    </w:p>
    <w:p w14:paraId="2446200C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3148381D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3A9D7C83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14:paraId="46BE8E79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176C8C7B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3A55F9F7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0F6343D0" w14:textId="77777777"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6E2D3630" w14:textId="77777777" w:rsidR="00E27ABB" w:rsidRPr="0016158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784AF0B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183C3082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581DBA33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077D219B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667EDA13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2B80EF88" w14:textId="039BD92E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9320D">
      <w:headerReference w:type="default" r:id="rId7"/>
      <w:footerReference w:type="default" r:id="rId8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98CC" w14:textId="77777777" w:rsidR="00A5008B" w:rsidRDefault="00A5008B" w:rsidP="00025386">
      <w:pPr>
        <w:spacing w:after="0" w:line="240" w:lineRule="auto"/>
      </w:pPr>
      <w:r>
        <w:separator/>
      </w:r>
    </w:p>
  </w:endnote>
  <w:endnote w:type="continuationSeparator" w:id="0">
    <w:p w14:paraId="32CA8EE2" w14:textId="77777777" w:rsidR="00A5008B" w:rsidRDefault="00A5008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CD658" w14:textId="77777777" w:rsidR="00025386" w:rsidRDefault="00B225DB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C19A694" wp14:editId="3F185CE0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933AF1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14:paraId="31D7B5E7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D229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D229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B6A20C8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EFEE" w14:textId="77777777" w:rsidR="00A5008B" w:rsidRDefault="00A5008B" w:rsidP="00025386">
      <w:pPr>
        <w:spacing w:after="0" w:line="240" w:lineRule="auto"/>
      </w:pPr>
      <w:r>
        <w:separator/>
      </w:r>
    </w:p>
  </w:footnote>
  <w:footnote w:type="continuationSeparator" w:id="0">
    <w:p w14:paraId="548D7D5F" w14:textId="77777777" w:rsidR="00A5008B" w:rsidRDefault="00A5008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0A51" w14:textId="4236C2B2" w:rsidR="000A4612" w:rsidRPr="000A4612" w:rsidRDefault="000A4612">
    <w:pPr>
      <w:pStyle w:val="Nagwek"/>
      <w:rPr>
        <w:rFonts w:ascii="Times New Roman" w:hAnsi="Times New Roman"/>
        <w:sz w:val="20"/>
        <w:szCs w:val="20"/>
      </w:rPr>
    </w:pPr>
    <w:r w:rsidRPr="000A4612">
      <w:rPr>
        <w:rFonts w:ascii="Times New Roman" w:hAnsi="Times New Roman"/>
        <w:sz w:val="20"/>
        <w:szCs w:val="20"/>
      </w:rPr>
      <w:t>Znak sprawy: ZP.271.</w:t>
    </w:r>
    <w:r w:rsidR="00D762C6">
      <w:rPr>
        <w:rFonts w:ascii="Times New Roman" w:hAnsi="Times New Roman"/>
        <w:sz w:val="20"/>
        <w:szCs w:val="20"/>
      </w:rPr>
      <w:t>3</w:t>
    </w:r>
    <w:r w:rsidRPr="000A4612">
      <w:rPr>
        <w:rFonts w:ascii="Times New Roman" w:hAnsi="Times New Roman"/>
        <w:sz w:val="20"/>
        <w:szCs w:val="20"/>
      </w:rPr>
      <w:t>.202</w:t>
    </w:r>
    <w:r w:rsidR="005E3D94">
      <w:rPr>
        <w:rFonts w:ascii="Times New Roman" w:hAnsi="Times New Roman"/>
        <w:sz w:val="20"/>
        <w:szCs w:val="20"/>
      </w:rPr>
      <w:t>6</w:t>
    </w:r>
  </w:p>
  <w:p w14:paraId="533218D0" w14:textId="77777777" w:rsidR="000A4612" w:rsidRDefault="000A46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9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332"/>
    <w:rsid w:val="00025386"/>
    <w:rsid w:val="000423B9"/>
    <w:rsid w:val="00084786"/>
    <w:rsid w:val="000923C3"/>
    <w:rsid w:val="000A150B"/>
    <w:rsid w:val="000A35F9"/>
    <w:rsid w:val="000A4612"/>
    <w:rsid w:val="000D2BA9"/>
    <w:rsid w:val="000E76DE"/>
    <w:rsid w:val="001225C2"/>
    <w:rsid w:val="00127F48"/>
    <w:rsid w:val="001377FE"/>
    <w:rsid w:val="0014683C"/>
    <w:rsid w:val="0016158F"/>
    <w:rsid w:val="00164C2A"/>
    <w:rsid w:val="001B75E5"/>
    <w:rsid w:val="001C2314"/>
    <w:rsid w:val="00213980"/>
    <w:rsid w:val="002929EC"/>
    <w:rsid w:val="002C1FD6"/>
    <w:rsid w:val="002C320F"/>
    <w:rsid w:val="003069DE"/>
    <w:rsid w:val="00307BD6"/>
    <w:rsid w:val="00352D11"/>
    <w:rsid w:val="00392576"/>
    <w:rsid w:val="003D4B19"/>
    <w:rsid w:val="00413C62"/>
    <w:rsid w:val="004374F2"/>
    <w:rsid w:val="00460705"/>
    <w:rsid w:val="00485239"/>
    <w:rsid w:val="004B4C1F"/>
    <w:rsid w:val="004D4332"/>
    <w:rsid w:val="004E27D7"/>
    <w:rsid w:val="00505EB6"/>
    <w:rsid w:val="00547102"/>
    <w:rsid w:val="0055145C"/>
    <w:rsid w:val="005624D8"/>
    <w:rsid w:val="005C2E70"/>
    <w:rsid w:val="005D229E"/>
    <w:rsid w:val="005E3D94"/>
    <w:rsid w:val="005E53F5"/>
    <w:rsid w:val="00611531"/>
    <w:rsid w:val="00620476"/>
    <w:rsid w:val="00620F97"/>
    <w:rsid w:val="00657A47"/>
    <w:rsid w:val="00745A44"/>
    <w:rsid w:val="00764355"/>
    <w:rsid w:val="007666D6"/>
    <w:rsid w:val="007C288D"/>
    <w:rsid w:val="00824D73"/>
    <w:rsid w:val="00830970"/>
    <w:rsid w:val="008833D3"/>
    <w:rsid w:val="008935A7"/>
    <w:rsid w:val="008A2AA7"/>
    <w:rsid w:val="008B797E"/>
    <w:rsid w:val="008F2498"/>
    <w:rsid w:val="00922876"/>
    <w:rsid w:val="0093388F"/>
    <w:rsid w:val="009503DC"/>
    <w:rsid w:val="00970FD2"/>
    <w:rsid w:val="00985E7E"/>
    <w:rsid w:val="00A34BF5"/>
    <w:rsid w:val="00A5008B"/>
    <w:rsid w:val="00A56A6F"/>
    <w:rsid w:val="00A62CB4"/>
    <w:rsid w:val="00A87380"/>
    <w:rsid w:val="00A96F41"/>
    <w:rsid w:val="00AF7375"/>
    <w:rsid w:val="00B225DB"/>
    <w:rsid w:val="00B25F09"/>
    <w:rsid w:val="00B7416D"/>
    <w:rsid w:val="00B77707"/>
    <w:rsid w:val="00BD4679"/>
    <w:rsid w:val="00BE3BCE"/>
    <w:rsid w:val="00C55E1C"/>
    <w:rsid w:val="00C629CF"/>
    <w:rsid w:val="00C73691"/>
    <w:rsid w:val="00CB29AC"/>
    <w:rsid w:val="00CB3FFE"/>
    <w:rsid w:val="00D55FC4"/>
    <w:rsid w:val="00D5776C"/>
    <w:rsid w:val="00D70B75"/>
    <w:rsid w:val="00D762C6"/>
    <w:rsid w:val="00D80A52"/>
    <w:rsid w:val="00D82C93"/>
    <w:rsid w:val="00D9320D"/>
    <w:rsid w:val="00DC4842"/>
    <w:rsid w:val="00DC587A"/>
    <w:rsid w:val="00DC652A"/>
    <w:rsid w:val="00DD39E6"/>
    <w:rsid w:val="00DD6002"/>
    <w:rsid w:val="00DE3B21"/>
    <w:rsid w:val="00DE73DD"/>
    <w:rsid w:val="00DF17DB"/>
    <w:rsid w:val="00E13B2A"/>
    <w:rsid w:val="00E27ABB"/>
    <w:rsid w:val="00E27B30"/>
    <w:rsid w:val="00E36FAF"/>
    <w:rsid w:val="00E402A3"/>
    <w:rsid w:val="00E67109"/>
    <w:rsid w:val="00E86D3B"/>
    <w:rsid w:val="00EB6F40"/>
    <w:rsid w:val="00EE6158"/>
    <w:rsid w:val="00EF3368"/>
    <w:rsid w:val="00F02969"/>
    <w:rsid w:val="00F31FC3"/>
    <w:rsid w:val="00F32E42"/>
    <w:rsid w:val="00F334B4"/>
    <w:rsid w:val="00F35E2E"/>
    <w:rsid w:val="00F74535"/>
    <w:rsid w:val="00FB7BA7"/>
    <w:rsid w:val="00FC6863"/>
    <w:rsid w:val="00FC7412"/>
    <w:rsid w:val="00FE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651F9"/>
  <w15:chartTrackingRefBased/>
  <w15:docId w15:val="{53101E8B-DB4A-4B1A-99F5-B6FA8CCA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46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46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461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4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4612"/>
    <w:rPr>
      <w:b/>
      <w:bCs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4C1F"/>
    <w:pPr>
      <w:spacing w:after="0" w:line="120" w:lineRule="atLeast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4C1F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T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49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Styrczula</dc:creator>
  <cp:keywords/>
  <dc:description/>
  <cp:lastModifiedBy>Anna Girus</cp:lastModifiedBy>
  <cp:revision>31</cp:revision>
  <dcterms:created xsi:type="dcterms:W3CDTF">2021-04-08T10:06:00Z</dcterms:created>
  <dcterms:modified xsi:type="dcterms:W3CDTF">2026-04-08T06:27:00Z</dcterms:modified>
</cp:coreProperties>
</file>